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941" w:rsidRDefault="00616941" w:rsidP="00616941">
      <w:pPr>
        <w:pStyle w:val="NoSpacing"/>
      </w:pPr>
      <w:r>
        <w:rPr>
          <w:u w:val="single"/>
        </w:rPr>
        <w:t>Philip CAVILL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16941" w:rsidRDefault="00616941" w:rsidP="00616941">
      <w:pPr>
        <w:pStyle w:val="NoSpacing"/>
      </w:pPr>
      <w:r>
        <w:t>of Fletching, Sussex. Husbandman.</w:t>
      </w:r>
    </w:p>
    <w:p w:rsidR="00616941" w:rsidRDefault="00616941" w:rsidP="00616941">
      <w:pPr>
        <w:pStyle w:val="NoSpacing"/>
      </w:pPr>
    </w:p>
    <w:p w:rsidR="00616941" w:rsidRDefault="00616941" w:rsidP="00616941">
      <w:pPr>
        <w:pStyle w:val="NoSpacing"/>
      </w:pPr>
    </w:p>
    <w:p w:rsidR="00616941" w:rsidRDefault="00616941" w:rsidP="00616941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616941" w:rsidRDefault="00616941" w:rsidP="00616941">
      <w:pPr>
        <w:pStyle w:val="NoSpacing"/>
      </w:pPr>
    </w:p>
    <w:p w:rsidR="00616941" w:rsidRDefault="00616941" w:rsidP="00616941">
      <w:pPr>
        <w:pStyle w:val="NoSpacing"/>
      </w:pPr>
    </w:p>
    <w:p w:rsidR="00616941" w:rsidRPr="00F9068D" w:rsidRDefault="00616941" w:rsidP="00616941">
      <w:pPr>
        <w:pStyle w:val="NoSpacing"/>
      </w:pPr>
      <w:r>
        <w:t>24 August 2016</w:t>
      </w:r>
    </w:p>
    <w:p w:rsidR="006B2F86" w:rsidRPr="00616941" w:rsidRDefault="00616941" w:rsidP="00E71FC3">
      <w:pPr>
        <w:pStyle w:val="NoSpacing"/>
      </w:pPr>
      <w:bookmarkStart w:id="0" w:name="_GoBack"/>
      <w:bookmarkEnd w:id="0"/>
    </w:p>
    <w:sectPr w:rsidR="006B2F86" w:rsidRPr="006169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941" w:rsidRDefault="00616941" w:rsidP="00E71FC3">
      <w:pPr>
        <w:spacing w:after="0" w:line="240" w:lineRule="auto"/>
      </w:pPr>
      <w:r>
        <w:separator/>
      </w:r>
    </w:p>
  </w:endnote>
  <w:endnote w:type="continuationSeparator" w:id="0">
    <w:p w:rsidR="00616941" w:rsidRDefault="006169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941" w:rsidRDefault="00616941" w:rsidP="00E71FC3">
      <w:pPr>
        <w:spacing w:after="0" w:line="240" w:lineRule="auto"/>
      </w:pPr>
      <w:r>
        <w:separator/>
      </w:r>
    </w:p>
  </w:footnote>
  <w:footnote w:type="continuationSeparator" w:id="0">
    <w:p w:rsidR="00616941" w:rsidRDefault="006169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941"/>
    <w:rsid w:val="001A7C09"/>
    <w:rsid w:val="0061694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31E0F"/>
  <w15:chartTrackingRefBased/>
  <w15:docId w15:val="{F43F25D1-CACF-4BF3-BA9B-342CB443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2016-08-24T21:24:00Z</dcterms:created>
  <dcterms:modified xsi:type="dcterms:W3CDTF">2016-08-24T21:25:00Z</dcterms:modified>
</cp:coreProperties>
</file>